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78D" w:rsidRDefault="0097178D" w:rsidP="0097178D">
      <w:pPr>
        <w:ind w:left="6946" w:hanging="1559"/>
        <w:rPr>
          <w:sz w:val="22"/>
          <w:szCs w:val="22"/>
        </w:rPr>
      </w:pPr>
      <w:r>
        <w:rPr>
          <w:sz w:val="22"/>
          <w:szCs w:val="22"/>
        </w:rPr>
        <w:t>Приложение № 2</w:t>
      </w:r>
      <w:bookmarkStart w:id="0" w:name="_GoBack"/>
      <w:bookmarkEnd w:id="0"/>
    </w:p>
    <w:p w:rsidR="0097178D" w:rsidRDefault="0097178D" w:rsidP="0097178D">
      <w:pPr>
        <w:ind w:left="6946" w:hanging="1559"/>
        <w:jc w:val="right"/>
        <w:rPr>
          <w:sz w:val="22"/>
          <w:szCs w:val="22"/>
        </w:rPr>
      </w:pPr>
    </w:p>
    <w:p w:rsidR="0097178D" w:rsidRPr="00662A0F" w:rsidRDefault="0097178D" w:rsidP="0097178D">
      <w:pPr>
        <w:ind w:left="6946" w:hanging="1559"/>
        <w:rPr>
          <w:sz w:val="22"/>
          <w:szCs w:val="22"/>
        </w:rPr>
      </w:pPr>
      <w:r w:rsidRPr="00662A0F">
        <w:rPr>
          <w:sz w:val="22"/>
          <w:szCs w:val="22"/>
        </w:rPr>
        <w:t>УТВЕРЖДЕН</w:t>
      </w:r>
    </w:p>
    <w:p w:rsidR="0097178D" w:rsidRDefault="0097178D" w:rsidP="0097178D">
      <w:pPr>
        <w:ind w:left="6946" w:hanging="1559"/>
        <w:rPr>
          <w:sz w:val="22"/>
          <w:szCs w:val="22"/>
        </w:rPr>
      </w:pPr>
      <w:r w:rsidRPr="00662A0F">
        <w:rPr>
          <w:sz w:val="22"/>
          <w:szCs w:val="22"/>
        </w:rPr>
        <w:t xml:space="preserve">приказом УФНС России </w:t>
      </w:r>
    </w:p>
    <w:p w:rsidR="0097178D" w:rsidRPr="00662A0F" w:rsidRDefault="0097178D" w:rsidP="0097178D">
      <w:pPr>
        <w:ind w:left="6946" w:hanging="1559"/>
        <w:rPr>
          <w:sz w:val="22"/>
          <w:szCs w:val="22"/>
        </w:rPr>
      </w:pPr>
      <w:r w:rsidRPr="00662A0F">
        <w:rPr>
          <w:sz w:val="22"/>
          <w:szCs w:val="22"/>
        </w:rPr>
        <w:t xml:space="preserve">по Томской области </w:t>
      </w:r>
    </w:p>
    <w:p w:rsidR="0097178D" w:rsidRPr="00662A0F" w:rsidRDefault="0097178D" w:rsidP="0097178D">
      <w:pPr>
        <w:ind w:left="6946" w:hanging="1559"/>
        <w:rPr>
          <w:sz w:val="22"/>
          <w:szCs w:val="22"/>
        </w:rPr>
      </w:pPr>
      <w:r w:rsidRPr="00662A0F">
        <w:rPr>
          <w:sz w:val="22"/>
          <w:szCs w:val="22"/>
        </w:rPr>
        <w:t>от «</w:t>
      </w:r>
      <w:r>
        <w:rPr>
          <w:sz w:val="22"/>
          <w:szCs w:val="22"/>
        </w:rPr>
        <w:t>15</w:t>
      </w:r>
      <w:r w:rsidRPr="00662A0F">
        <w:rPr>
          <w:sz w:val="22"/>
          <w:szCs w:val="22"/>
        </w:rPr>
        <w:t xml:space="preserve">» </w:t>
      </w:r>
      <w:r>
        <w:rPr>
          <w:sz w:val="22"/>
          <w:szCs w:val="22"/>
        </w:rPr>
        <w:t>декабря</w:t>
      </w:r>
      <w:r w:rsidRPr="00662A0F">
        <w:rPr>
          <w:sz w:val="22"/>
          <w:szCs w:val="22"/>
        </w:rPr>
        <w:t xml:space="preserve"> 2025 г. № </w:t>
      </w:r>
      <w:r>
        <w:rPr>
          <w:sz w:val="22"/>
          <w:szCs w:val="22"/>
        </w:rPr>
        <w:t>7000-00-01/229</w:t>
      </w:r>
    </w:p>
    <w:p w:rsidR="00EC65D0" w:rsidRPr="00662A0F" w:rsidRDefault="00EC65D0" w:rsidP="00EC65D0">
      <w:pPr>
        <w:ind w:left="6663"/>
        <w:rPr>
          <w:sz w:val="22"/>
          <w:szCs w:val="22"/>
        </w:rPr>
      </w:pPr>
    </w:p>
    <w:p w:rsidR="00EC65D0" w:rsidRDefault="00EC65D0" w:rsidP="00EC65D0">
      <w:pPr>
        <w:jc w:val="center"/>
        <w:rPr>
          <w:sz w:val="26"/>
          <w:szCs w:val="26"/>
        </w:rPr>
      </w:pPr>
    </w:p>
    <w:p w:rsidR="00D52754" w:rsidRPr="00EC65D0" w:rsidRDefault="00EC65D0" w:rsidP="00EC65D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Состав </w:t>
      </w:r>
      <w:r w:rsidR="00D52754" w:rsidRPr="00EC65D0">
        <w:rPr>
          <w:sz w:val="26"/>
          <w:szCs w:val="26"/>
        </w:rPr>
        <w:t>аттестационной комиссии №2</w:t>
      </w:r>
    </w:p>
    <w:p w:rsidR="00D52754" w:rsidRPr="00EC65D0" w:rsidRDefault="00D52754" w:rsidP="00EC65D0">
      <w:pPr>
        <w:jc w:val="center"/>
        <w:rPr>
          <w:sz w:val="26"/>
          <w:szCs w:val="26"/>
        </w:rPr>
      </w:pPr>
      <w:r w:rsidRPr="00EC65D0">
        <w:rPr>
          <w:sz w:val="26"/>
          <w:szCs w:val="26"/>
        </w:rPr>
        <w:t>Управления Федеральной налоговой службы по Томской области</w:t>
      </w:r>
    </w:p>
    <w:p w:rsidR="00D52754" w:rsidRPr="00EC65D0" w:rsidRDefault="00D52754" w:rsidP="00D52754">
      <w:pPr>
        <w:spacing w:before="120" w:line="276" w:lineRule="auto"/>
        <w:ind w:firstLine="709"/>
        <w:jc w:val="both"/>
        <w:rPr>
          <w:sz w:val="26"/>
          <w:szCs w:val="26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359"/>
        <w:gridCol w:w="4997"/>
        <w:gridCol w:w="425"/>
      </w:tblGrid>
      <w:tr w:rsidR="00EC65D0" w:rsidRPr="00E9797D" w:rsidTr="00E7441D">
        <w:tc>
          <w:tcPr>
            <w:tcW w:w="9781" w:type="dxa"/>
            <w:gridSpan w:val="3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Председатель комиссии: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Смирнова Ирина Владимировна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- заместитель руководителя управления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Заместитель председателя комиссии: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Самоделова Лариса Юрьевна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- заместитель руководителя управления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rPr>
          <w:trHeight w:val="87"/>
        </w:trPr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Полтавченко Наталья Викторовна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 xml:space="preserve">- начальник </w:t>
            </w:r>
            <w:r w:rsidR="007F50F3" w:rsidRPr="00E9797D">
              <w:rPr>
                <w:sz w:val="26"/>
                <w:szCs w:val="26"/>
              </w:rPr>
              <w:t>отдела кадров</w:t>
            </w:r>
          </w:p>
        </w:tc>
      </w:tr>
      <w:tr w:rsidR="00EC65D0" w:rsidRPr="00E9797D" w:rsidTr="00E7441D">
        <w:trPr>
          <w:gridAfter w:val="1"/>
          <w:wAfter w:w="425" w:type="dxa"/>
        </w:trPr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4997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Маренич Светлана Александровна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 xml:space="preserve">- заместитель начальника правового отдела №2  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4078F" w:rsidRDefault="00EC65D0" w:rsidP="00E7441D">
            <w:pPr>
              <w:rPr>
                <w:sz w:val="26"/>
                <w:szCs w:val="26"/>
              </w:rPr>
            </w:pPr>
            <w:r w:rsidRPr="00E4078F">
              <w:rPr>
                <w:sz w:val="26"/>
                <w:szCs w:val="26"/>
              </w:rPr>
              <w:t xml:space="preserve">Туляй Александр Николаевич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C65D0" w:rsidRPr="00E4078F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4078F" w:rsidRDefault="00EC65D0" w:rsidP="00E4078F">
            <w:pPr>
              <w:pStyle w:val="ConsPlusNormal"/>
              <w:ind w:firstLine="5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078F">
              <w:rPr>
                <w:rFonts w:ascii="Times New Roman" w:hAnsi="Times New Roman" w:cs="Times New Roman"/>
                <w:sz w:val="26"/>
                <w:szCs w:val="26"/>
              </w:rPr>
              <w:t>- доцент</w:t>
            </w:r>
            <w:r w:rsidR="00E4078F" w:rsidRPr="00E4078F">
              <w:rPr>
                <w:rFonts w:ascii="Times New Roman" w:hAnsi="Times New Roman" w:cs="Times New Roman"/>
                <w:sz w:val="26"/>
                <w:szCs w:val="26"/>
              </w:rPr>
              <w:t xml:space="preserve"> кафедры финансового права</w:t>
            </w:r>
            <w:r w:rsidRPr="00E4078F">
              <w:rPr>
                <w:rFonts w:ascii="Times New Roman" w:hAnsi="Times New Roman" w:cs="Times New Roman"/>
                <w:sz w:val="26"/>
                <w:szCs w:val="26"/>
              </w:rPr>
              <w:t xml:space="preserve"> Томского государственного университета,</w:t>
            </w:r>
            <w:r w:rsidR="00E4078F" w:rsidRPr="00E4078F">
              <w:rPr>
                <w:rFonts w:ascii="Times New Roman" w:hAnsi="Times New Roman" w:cs="Times New Roman"/>
                <w:sz w:val="26"/>
                <w:szCs w:val="26"/>
              </w:rPr>
              <w:t xml:space="preserve"> кандидат юридических наук                                    </w:t>
            </w:r>
            <w:r w:rsidRPr="00E407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4078F" w:rsidRPr="00E4078F"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E4078F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331EB4" w:rsidRDefault="00EC65D0" w:rsidP="00E7441D">
            <w:pPr>
              <w:rPr>
                <w:sz w:val="26"/>
                <w:szCs w:val="26"/>
              </w:rPr>
            </w:pPr>
            <w:r w:rsidRPr="00331EB4">
              <w:rPr>
                <w:sz w:val="26"/>
                <w:szCs w:val="26"/>
              </w:rPr>
              <w:t>Кузнецов Сергей Сергеевич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331EB4" w:rsidRDefault="00EC65D0" w:rsidP="00E7441D">
            <w:pPr>
              <w:spacing w:after="120"/>
              <w:jc w:val="both"/>
              <w:rPr>
                <w:sz w:val="26"/>
                <w:szCs w:val="26"/>
              </w:rPr>
            </w:pPr>
            <w:r w:rsidRPr="00331EB4">
              <w:rPr>
                <w:sz w:val="26"/>
                <w:szCs w:val="26"/>
              </w:rPr>
              <w:t xml:space="preserve">- доцент, </w:t>
            </w:r>
            <w:r w:rsidR="007F50F3" w:rsidRPr="00331EB4">
              <w:rPr>
                <w:sz w:val="26"/>
                <w:szCs w:val="26"/>
              </w:rPr>
              <w:t>заведующий кафедрой</w:t>
            </w:r>
            <w:r w:rsidRPr="00331EB4">
              <w:rPr>
                <w:sz w:val="26"/>
                <w:szCs w:val="26"/>
              </w:rPr>
              <w:t xml:space="preserve"> финансового права Томского государственного университета, кандидат юридических </w:t>
            </w:r>
            <w:r w:rsidR="007F50F3" w:rsidRPr="00331EB4">
              <w:rPr>
                <w:sz w:val="26"/>
                <w:szCs w:val="26"/>
              </w:rPr>
              <w:t>наук,</w:t>
            </w:r>
            <w:r w:rsidR="007F50F3">
              <w:rPr>
                <w:sz w:val="26"/>
                <w:szCs w:val="26"/>
              </w:rPr>
              <w:t xml:space="preserve"> </w:t>
            </w:r>
            <w:r w:rsidR="007F50F3" w:rsidRPr="00331EB4">
              <w:rPr>
                <w:sz w:val="26"/>
                <w:szCs w:val="26"/>
              </w:rPr>
              <w:t>(</w:t>
            </w:r>
            <w:r w:rsidRPr="00331EB4">
              <w:rPr>
                <w:sz w:val="26"/>
                <w:szCs w:val="26"/>
              </w:rPr>
              <w:t>по согласованию)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331EB4" w:rsidRDefault="00EC65D0" w:rsidP="00E7441D">
            <w:pPr>
              <w:rPr>
                <w:sz w:val="26"/>
                <w:szCs w:val="26"/>
              </w:rPr>
            </w:pPr>
            <w:r w:rsidRPr="008F14D7">
              <w:rPr>
                <w:sz w:val="26"/>
                <w:szCs w:val="26"/>
              </w:rPr>
              <w:t>Кудрин Вадим Юрьевич</w:t>
            </w:r>
            <w:r w:rsidRPr="008F14D7">
              <w:rPr>
                <w:sz w:val="26"/>
                <w:szCs w:val="26"/>
              </w:rPr>
              <w:tab/>
              <w:t xml:space="preserve"> </w:t>
            </w:r>
          </w:p>
          <w:p w:rsidR="00EC65D0" w:rsidRPr="00331EB4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8F14D7" w:rsidRDefault="00EC65D0" w:rsidP="00E744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8F14D7">
              <w:rPr>
                <w:sz w:val="26"/>
                <w:szCs w:val="26"/>
              </w:rPr>
              <w:t xml:space="preserve">представитель Общественного совета при УФНС России по Томской области </w:t>
            </w:r>
          </w:p>
          <w:p w:rsidR="00EC65D0" w:rsidRPr="00331EB4" w:rsidRDefault="00EC65D0" w:rsidP="00E7441D">
            <w:pPr>
              <w:spacing w:after="120"/>
              <w:jc w:val="both"/>
              <w:rPr>
                <w:sz w:val="26"/>
                <w:szCs w:val="26"/>
              </w:rPr>
            </w:pPr>
            <w:r w:rsidRPr="008F14D7">
              <w:rPr>
                <w:sz w:val="26"/>
                <w:szCs w:val="26"/>
              </w:rPr>
              <w:t>(по согласованию)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Санникова Анна Александровна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 xml:space="preserve">- представитель Общественного совета при УФНС России по Томской области </w:t>
            </w:r>
            <w:r w:rsidRPr="00E9797D">
              <w:rPr>
                <w:sz w:val="26"/>
                <w:szCs w:val="26"/>
              </w:rPr>
              <w:br/>
              <w:t>(по согласованию)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spacing w:before="120" w:line="276" w:lineRule="auto"/>
              <w:jc w:val="both"/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Секретарь комиссии: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jc w:val="both"/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Подузова Татьяна Михайловна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ведущий</w:t>
            </w:r>
            <w:r w:rsidRPr="00E9797D">
              <w:rPr>
                <w:sz w:val="26"/>
                <w:szCs w:val="26"/>
              </w:rPr>
              <w:t xml:space="preserve"> специалист-эксперт отдела кадров</w:t>
            </w:r>
          </w:p>
        </w:tc>
      </w:tr>
      <w:tr w:rsidR="00EC65D0" w:rsidRPr="00E9797D" w:rsidTr="00E7441D">
        <w:tc>
          <w:tcPr>
            <w:tcW w:w="4359" w:type="dxa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  <w:p w:rsidR="00EC65D0" w:rsidRPr="00E9797D" w:rsidRDefault="00EC65D0" w:rsidP="00E744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Дамбаева Чимита Батоцыреновна</w:t>
            </w:r>
          </w:p>
        </w:tc>
        <w:tc>
          <w:tcPr>
            <w:tcW w:w="5422" w:type="dxa"/>
            <w:gridSpan w:val="2"/>
            <w:shd w:val="clear" w:color="auto" w:fill="auto"/>
          </w:tcPr>
          <w:p w:rsidR="00EC65D0" w:rsidRPr="00E9797D" w:rsidRDefault="00EC65D0" w:rsidP="00E7441D">
            <w:pPr>
              <w:rPr>
                <w:sz w:val="26"/>
                <w:szCs w:val="26"/>
              </w:rPr>
            </w:pPr>
          </w:p>
          <w:p w:rsidR="00EC65D0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 xml:space="preserve">– </w:t>
            </w:r>
            <w:r w:rsidR="00170CB8">
              <w:rPr>
                <w:sz w:val="26"/>
                <w:szCs w:val="26"/>
              </w:rPr>
              <w:t xml:space="preserve">специалист-эксперт </w:t>
            </w:r>
            <w:r w:rsidRPr="00E9797D">
              <w:rPr>
                <w:sz w:val="26"/>
                <w:szCs w:val="26"/>
              </w:rPr>
              <w:t xml:space="preserve">отдела кадров </w:t>
            </w:r>
          </w:p>
          <w:p w:rsidR="00EC65D0" w:rsidRPr="00E9797D" w:rsidRDefault="00EC65D0" w:rsidP="00E7441D">
            <w:pPr>
              <w:rPr>
                <w:sz w:val="26"/>
                <w:szCs w:val="26"/>
              </w:rPr>
            </w:pPr>
            <w:r w:rsidRPr="00E9797D">
              <w:rPr>
                <w:sz w:val="26"/>
                <w:szCs w:val="26"/>
              </w:rPr>
              <w:t>(на период отсутствия   Подузовой Т.М.)</w:t>
            </w:r>
          </w:p>
        </w:tc>
      </w:tr>
    </w:tbl>
    <w:p w:rsidR="00EC65D0" w:rsidRDefault="00EC65D0" w:rsidP="00EC65D0">
      <w:pPr>
        <w:ind w:left="-284" w:right="-284"/>
        <w:jc w:val="center"/>
        <w:rPr>
          <w:sz w:val="28"/>
          <w:szCs w:val="28"/>
        </w:rPr>
      </w:pPr>
    </w:p>
    <w:p w:rsidR="00EC65D0" w:rsidRDefault="00EC65D0" w:rsidP="00EC65D0">
      <w:pPr>
        <w:ind w:firstLine="567"/>
        <w:jc w:val="both"/>
        <w:rPr>
          <w:sz w:val="26"/>
          <w:szCs w:val="26"/>
        </w:rPr>
      </w:pPr>
      <w:r w:rsidRPr="00321B5A">
        <w:rPr>
          <w:sz w:val="26"/>
          <w:szCs w:val="26"/>
        </w:rPr>
        <w:t xml:space="preserve">В состав аттестационной комиссии </w:t>
      </w:r>
      <w:r>
        <w:rPr>
          <w:sz w:val="26"/>
          <w:szCs w:val="26"/>
        </w:rPr>
        <w:t xml:space="preserve">№2 </w:t>
      </w:r>
      <w:r w:rsidRPr="00321B5A">
        <w:rPr>
          <w:sz w:val="26"/>
          <w:szCs w:val="26"/>
        </w:rPr>
        <w:t>на период проведения аттестации также включается начальник структурного подразделения, в котором государственный гражданский служащий, подлежащий аттестации, замещает должность государственной гражданской службы.</w:t>
      </w:r>
    </w:p>
    <w:p w:rsidR="00D52754" w:rsidRPr="00EC65D0" w:rsidRDefault="00D52754" w:rsidP="00D52754">
      <w:pPr>
        <w:spacing w:line="360" w:lineRule="auto"/>
        <w:rPr>
          <w:sz w:val="28"/>
          <w:szCs w:val="28"/>
        </w:rPr>
      </w:pPr>
    </w:p>
    <w:sectPr w:rsidR="00D52754" w:rsidRPr="00EC65D0" w:rsidSect="00EC65D0">
      <w:pgSz w:w="11906" w:h="16838" w:code="9"/>
      <w:pgMar w:top="426" w:right="851" w:bottom="42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C3E" w:rsidRDefault="00CD0C3E" w:rsidP="00D52754">
      <w:r>
        <w:separator/>
      </w:r>
    </w:p>
  </w:endnote>
  <w:endnote w:type="continuationSeparator" w:id="0">
    <w:p w:rsidR="00CD0C3E" w:rsidRDefault="00CD0C3E" w:rsidP="00D5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C3E" w:rsidRDefault="00CD0C3E" w:rsidP="00D52754">
      <w:r>
        <w:separator/>
      </w:r>
    </w:p>
  </w:footnote>
  <w:footnote w:type="continuationSeparator" w:id="0">
    <w:p w:rsidR="00CD0C3E" w:rsidRDefault="00CD0C3E" w:rsidP="00D527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754"/>
    <w:rsid w:val="00170CB8"/>
    <w:rsid w:val="001747E2"/>
    <w:rsid w:val="002A0DBF"/>
    <w:rsid w:val="005E01FC"/>
    <w:rsid w:val="005E0D2B"/>
    <w:rsid w:val="00701EDE"/>
    <w:rsid w:val="007F50F3"/>
    <w:rsid w:val="0097178D"/>
    <w:rsid w:val="009F7133"/>
    <w:rsid w:val="00AE0671"/>
    <w:rsid w:val="00CD0C3E"/>
    <w:rsid w:val="00D52754"/>
    <w:rsid w:val="00D61C73"/>
    <w:rsid w:val="00E03B47"/>
    <w:rsid w:val="00E4078F"/>
    <w:rsid w:val="00EC65D0"/>
    <w:rsid w:val="00FC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B19DF9F-0ED7-4183-92D8-64902574C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D527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D52754"/>
    <w:rPr>
      <w:sz w:val="24"/>
      <w:szCs w:val="24"/>
    </w:rPr>
  </w:style>
  <w:style w:type="paragraph" w:styleId="a8">
    <w:name w:val="footer"/>
    <w:basedOn w:val="a"/>
    <w:link w:val="a9"/>
    <w:rsid w:val="00D527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D52754"/>
    <w:rPr>
      <w:sz w:val="24"/>
      <w:szCs w:val="24"/>
    </w:rPr>
  </w:style>
  <w:style w:type="paragraph" w:customStyle="1" w:styleId="ConsPlusNormal">
    <w:name w:val="ConsPlusNormal"/>
    <w:rsid w:val="00EC65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fns\dks18\REPORT\KADRY\ATT\ATTESTAT_SOST_KO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ATTESTAT_SOST_KOM</Template>
  <TotalTime>26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Подузова Татьяна Михайловна</dc:creator>
  <cp:keywords/>
  <dc:description/>
  <cp:lastModifiedBy>Михайлова Татьяна Леонидовна</cp:lastModifiedBy>
  <cp:revision>7</cp:revision>
  <cp:lastPrinted>2006-10-04T06:21:00Z</cp:lastPrinted>
  <dcterms:created xsi:type="dcterms:W3CDTF">2025-12-11T09:31:00Z</dcterms:created>
  <dcterms:modified xsi:type="dcterms:W3CDTF">2025-12-15T08:38:00Z</dcterms:modified>
</cp:coreProperties>
</file>